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533FA">
        <w:rPr>
          <w:rFonts w:cs="Arial"/>
          <w:b/>
          <w:caps/>
          <w:sz w:val="28"/>
          <w:szCs w:val="28"/>
        </w:rPr>
        <w:t>110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533FA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Registra o transcurso do Dia Internacional da Enfermagem e do Enfermeiro, comemorado anualmente em 12 de maio.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B2F48" w:rsidRDefault="003F7497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4533FA">
        <w:rPr>
          <w:rFonts w:cs="Arial"/>
        </w:rPr>
        <w:t>d</w:t>
      </w:r>
      <w:r w:rsidR="004533FA" w:rsidRPr="004533FA">
        <w:rPr>
          <w:rFonts w:cs="Arial"/>
        </w:rPr>
        <w:t>o transcurso do Dia Internacional da Enfermagem e do Enfermeiro, comemorado anualmente em 12 de maio.</w:t>
      </w:r>
    </w:p>
    <w:p w:rsidR="004533FA" w:rsidRPr="00A34AB3" w:rsidRDefault="004533FA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34AB3">
        <w:rPr>
          <w:rFonts w:cs="Arial"/>
        </w:rPr>
        <w:t>Registramos a grande importância desta data que celebra o D</w:t>
      </w:r>
      <w:r w:rsidR="00F07A8F">
        <w:rPr>
          <w:rFonts w:cs="Arial"/>
        </w:rPr>
        <w:t>ia Internacional da Enfermagem e</w:t>
      </w:r>
      <w:r w:rsidRPr="00A34AB3">
        <w:rPr>
          <w:rFonts w:cs="Arial"/>
        </w:rPr>
        <w:t xml:space="preserve"> do Enfermeiro, que é celebrado mundialmente desde 1965. Porém, oficialmente esta data só foi estabelecida em 1974, a partir da decisão do Conselho Internacional de Enfermeiros. </w:t>
      </w:r>
    </w:p>
    <w:p w:rsidR="004533FA" w:rsidRPr="00DB2F48" w:rsidRDefault="004533FA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34AB3">
        <w:rPr>
          <w:rFonts w:cs="Arial"/>
        </w:rPr>
        <w:t xml:space="preserve">Cabe destacar a relevância das atividades realizadas por todos os profissionais dessa área, sobretudo na linha de frente </w:t>
      </w:r>
      <w:r w:rsidR="00A34AB3" w:rsidRPr="00A34AB3">
        <w:rPr>
          <w:rFonts w:cs="Arial"/>
        </w:rPr>
        <w:t>de</w:t>
      </w:r>
      <w:r w:rsidRPr="00A34AB3">
        <w:rPr>
          <w:rFonts w:cs="Arial"/>
        </w:rPr>
        <w:t xml:space="preserve"> combate à pandemia do </w:t>
      </w:r>
      <w:proofErr w:type="spellStart"/>
      <w:r w:rsidRPr="00A34AB3">
        <w:rPr>
          <w:rFonts w:cs="Arial"/>
        </w:rPr>
        <w:t>Coronavírus</w:t>
      </w:r>
      <w:proofErr w:type="spellEnd"/>
      <w:r w:rsidRPr="00A34AB3">
        <w:rPr>
          <w:rFonts w:cs="Arial"/>
        </w:rPr>
        <w:t>, que di</w:t>
      </w:r>
      <w:r w:rsidR="00A34AB3" w:rsidRPr="00A34AB3">
        <w:rPr>
          <w:rFonts w:cs="Arial"/>
        </w:rPr>
        <w:t>ariamente tem ceifado vidas. M</w:t>
      </w:r>
      <w:r w:rsidRPr="00A34AB3">
        <w:rPr>
          <w:rFonts w:cs="Arial"/>
        </w:rPr>
        <w:t>as</w:t>
      </w:r>
      <w:r w:rsidR="00A34AB3" w:rsidRPr="00A34AB3">
        <w:rPr>
          <w:rFonts w:cs="Arial"/>
        </w:rPr>
        <w:t>, esse</w:t>
      </w:r>
      <w:r w:rsidRPr="00A34AB3">
        <w:rPr>
          <w:rFonts w:cs="Arial"/>
        </w:rPr>
        <w:t xml:space="preserve">s profissionais estão </w:t>
      </w:r>
      <w:r w:rsidR="00F07A8F">
        <w:rPr>
          <w:rFonts w:cs="Arial"/>
        </w:rPr>
        <w:t>bravamente</w:t>
      </w:r>
      <w:bookmarkStart w:id="0" w:name="_GoBack"/>
      <w:bookmarkEnd w:id="0"/>
      <w:r w:rsidR="00A34AB3">
        <w:rPr>
          <w:rFonts w:cs="Arial"/>
        </w:rPr>
        <w:t xml:space="preserve"> trabalhando para salvaguardá</w:t>
      </w:r>
      <w:r w:rsidRPr="00A34AB3">
        <w:rPr>
          <w:rFonts w:cs="Arial"/>
        </w:rPr>
        <w:t>-las, mesmo sabendo dos riscos que hoje a profissão pode oferecer.</w:t>
      </w:r>
    </w:p>
    <w:p w:rsidR="003A77BE" w:rsidRDefault="00F57F8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 </w:t>
      </w:r>
      <w:r w:rsidR="002213FA"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A34AB3">
        <w:rPr>
          <w:rFonts w:cs="Arial"/>
        </w:rPr>
        <w:t xml:space="preserve"> 12 de maio de 2021.</w:t>
      </w:r>
    </w:p>
    <w:p w:rsidR="00A34AB3" w:rsidRDefault="00A34AB3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4AB3" w:rsidRDefault="00A34AB3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A34AB3" w:rsidRPr="005D429C" w:rsidRDefault="00A34AB3" w:rsidP="00A34AB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RONINHA</w:t>
      </w:r>
    </w:p>
    <w:p w:rsidR="00A34AB3" w:rsidRDefault="00A34AB3" w:rsidP="00A34AB3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</w:t>
      </w:r>
      <w:r>
        <w:rPr>
          <w:rFonts w:eastAsia="Calibri" w:cs="Arial"/>
          <w:lang w:eastAsia="en-US"/>
        </w:rPr>
        <w:t>ODEMOS</w:t>
      </w:r>
    </w:p>
    <w:sectPr w:rsidR="00A34AB3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DEE" w:rsidRDefault="00D96DEE">
      <w:r>
        <w:separator/>
      </w:r>
    </w:p>
  </w:endnote>
  <w:endnote w:type="continuationSeparator" w:id="0">
    <w:p w:rsidR="00D96DEE" w:rsidRDefault="00D96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DEE" w:rsidRDefault="00D96DEE">
      <w:r>
        <w:separator/>
      </w:r>
    </w:p>
  </w:footnote>
  <w:footnote w:type="continuationSeparator" w:id="0">
    <w:p w:rsidR="00D96DEE" w:rsidRDefault="00D96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34AB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A34AB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533FA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34AB3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267F"/>
    <w:rsid w:val="00B53894"/>
    <w:rsid w:val="00B57E0F"/>
    <w:rsid w:val="00B75CEF"/>
    <w:rsid w:val="00B87C49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3DBA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96DEE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07A8F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6A2C6-DE64-4EBC-B720-86003A2FA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2</TotalTime>
  <Pages>1</Pages>
  <Words>193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2019-12-02T18:32:00Z</cp:lastPrinted>
  <dcterms:created xsi:type="dcterms:W3CDTF">2021-05-11T12:45:00Z</dcterms:created>
  <dcterms:modified xsi:type="dcterms:W3CDTF">2021-05-11T15:20:00Z</dcterms:modified>
</cp:coreProperties>
</file>